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41E0BEB7" w:rsidR="004B1C68" w:rsidRPr="004B6819" w:rsidRDefault="00276952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>
        <w:rPr>
          <w:rStyle w:val="head-activityType"/>
          <w:color w:val="000000" w:themeColor="text1"/>
          <w:sz w:val="36"/>
          <w:szCs w:val="36"/>
        </w:rPr>
        <w:t>Progress</w:t>
      </w:r>
      <w:r w:rsidR="00F26059">
        <w:rPr>
          <w:rStyle w:val="head-activityType"/>
          <w:color w:val="000000" w:themeColor="text1"/>
          <w:sz w:val="36"/>
          <w:szCs w:val="36"/>
        </w:rPr>
        <w:t xml:space="preserve"> 2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5D0550F3" w:rsidR="0045796A" w:rsidRDefault="0045796A" w:rsidP="00F26059">
      <w:pPr>
        <w:pStyle w:val="instruction"/>
      </w:pPr>
      <w:r>
        <w:t>1</w:t>
      </w:r>
      <w:r>
        <w:tab/>
      </w:r>
      <w:r w:rsidR="00F26059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F26059" w14:paraId="025A2CE9" w14:textId="77777777" w:rsidTr="007D3DC2">
        <w:trPr>
          <w:cantSplit/>
          <w:trHeight w:val="1361"/>
        </w:trPr>
        <w:tc>
          <w:tcPr>
            <w:tcW w:w="1984" w:type="dxa"/>
            <w:vAlign w:val="center"/>
          </w:tcPr>
          <w:p w14:paraId="7922DFEA" w14:textId="77777777" w:rsidR="00F26059" w:rsidRDefault="00F2605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493201" wp14:editId="33399CE3">
                  <wp:extent cx="1176468" cy="731520"/>
                  <wp:effectExtent l="0" t="0" r="5080" b="508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4" cy="743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9F4FBA2" w14:textId="77777777" w:rsidR="00F26059" w:rsidRDefault="00F2605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4174CF" wp14:editId="3F6AE1F8">
                  <wp:extent cx="1178836" cy="704088"/>
                  <wp:effectExtent l="0" t="0" r="2540" b="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047" b="10012"/>
                          <a:stretch/>
                        </pic:blipFill>
                        <pic:spPr bwMode="auto">
                          <a:xfrm>
                            <a:off x="0" y="0"/>
                            <a:ext cx="1201093" cy="717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66657C8" w14:textId="77777777" w:rsidR="00F26059" w:rsidRDefault="00F2605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0CCBBD" wp14:editId="1EC0616C">
                  <wp:extent cx="1197864" cy="721790"/>
                  <wp:effectExtent l="0" t="0" r="0" b="254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861" cy="724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F427D02" w14:textId="77777777" w:rsidR="00F26059" w:rsidRPr="00117BF5" w:rsidRDefault="00F26059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3DF0F663" w14:textId="39D4F578" w:rsidR="00F26059" w:rsidRPr="009D36FF" w:rsidRDefault="00F26059" w:rsidP="00F26059">
            <w:pPr>
              <w:pStyle w:val="activity-numbered--table"/>
              <w:rPr>
                <w:rStyle w:val="wol"/>
              </w:rPr>
            </w:pPr>
            <w:r w:rsidRPr="009D36FF">
              <w:t>1</w:t>
            </w:r>
            <w:r>
              <w:tab/>
              <w:t>school</w:t>
            </w:r>
            <w:r w:rsidRPr="009D36FF">
              <w:t xml:space="preserve"> / </w:t>
            </w:r>
            <w:r>
              <w:t>hotel</w:t>
            </w:r>
            <w:r w:rsidRPr="009D36FF">
              <w:t xml:space="preserve"> </w:t>
            </w:r>
          </w:p>
          <w:p w14:paraId="60290808" w14:textId="762F248B" w:rsidR="00F26059" w:rsidRPr="009D36FF" w:rsidRDefault="00F26059" w:rsidP="00F26059">
            <w:pPr>
              <w:pStyle w:val="activity-numbered--table"/>
              <w:rPr>
                <w:rStyle w:val="wol"/>
              </w:rPr>
            </w:pPr>
            <w:r w:rsidRPr="009D36FF">
              <w:t>2</w:t>
            </w:r>
            <w:r>
              <w:tab/>
              <w:t>play Frisbee / play tag</w:t>
            </w:r>
          </w:p>
          <w:p w14:paraId="21261378" w14:textId="6F72B8EE" w:rsidR="00F26059" w:rsidRPr="009D36FF" w:rsidRDefault="00F26059" w:rsidP="00F26059">
            <w:pPr>
              <w:pStyle w:val="activity-numbered--table"/>
              <w:rPr>
                <w:rStyle w:val="wol"/>
              </w:rPr>
            </w:pPr>
            <w:r w:rsidRPr="009D36FF">
              <w:t>3</w:t>
            </w:r>
            <w:r>
              <w:tab/>
              <w:t>get dressed</w:t>
            </w:r>
            <w:r w:rsidRPr="009D36FF">
              <w:t xml:space="preserve"> / </w:t>
            </w:r>
            <w:r>
              <w:t>get up</w:t>
            </w:r>
            <w:r w:rsidRPr="009D36FF">
              <w:t xml:space="preserve"> </w:t>
            </w:r>
          </w:p>
          <w:p w14:paraId="4CC5A009" w14:textId="2BC495EE" w:rsidR="00F26059" w:rsidRPr="009D36FF" w:rsidRDefault="00F26059" w:rsidP="00F26059">
            <w:pPr>
              <w:pStyle w:val="activity-numbered--table"/>
              <w:rPr>
                <w:rStyle w:val="wol"/>
              </w:rPr>
            </w:pPr>
            <w:r w:rsidRPr="009D36FF">
              <w:t>4</w:t>
            </w:r>
            <w:r>
              <w:tab/>
              <w:t>bounce</w:t>
            </w:r>
            <w:r w:rsidRPr="009D36FF">
              <w:t xml:space="preserve"> / </w:t>
            </w:r>
            <w:r>
              <w:t>hop</w:t>
            </w:r>
          </w:p>
          <w:p w14:paraId="54995102" w14:textId="557A1CE2" w:rsidR="00F26059" w:rsidRPr="009D36FF" w:rsidRDefault="00F26059" w:rsidP="00F26059">
            <w:pPr>
              <w:pStyle w:val="activity-numbered--table"/>
              <w:rPr>
                <w:rStyle w:val="wol"/>
              </w:rPr>
            </w:pPr>
            <w:r w:rsidRPr="009D36FF">
              <w:t>5</w:t>
            </w:r>
            <w:r>
              <w:tab/>
              <w:t>lorry</w:t>
            </w:r>
            <w:r w:rsidRPr="009D36FF">
              <w:t xml:space="preserve"> / </w:t>
            </w:r>
            <w:r>
              <w:t>car</w:t>
            </w:r>
          </w:p>
          <w:p w14:paraId="5F09499E" w14:textId="1232C27A" w:rsidR="00F26059" w:rsidRPr="001F1EEA" w:rsidRDefault="00F26059" w:rsidP="00F26059">
            <w:pPr>
              <w:pStyle w:val="activity-numbered--table"/>
              <w:rPr>
                <w:u w:val="single" w:color="000000"/>
              </w:rPr>
            </w:pPr>
            <w:r w:rsidRPr="009D36FF">
              <w:t>6</w:t>
            </w:r>
            <w:r>
              <w:tab/>
              <w:t>fly a kite</w:t>
            </w:r>
            <w:r w:rsidRPr="009D36FF">
              <w:t xml:space="preserve"> / </w:t>
            </w:r>
            <w:r>
              <w:t>do judo</w:t>
            </w:r>
          </w:p>
        </w:tc>
      </w:tr>
      <w:tr w:rsidR="00F26059" w:rsidRPr="00685431" w14:paraId="1C1C3BDF" w14:textId="77777777" w:rsidTr="007D3DC2">
        <w:trPr>
          <w:cantSplit/>
          <w:trHeight w:val="454"/>
        </w:trPr>
        <w:tc>
          <w:tcPr>
            <w:tcW w:w="1984" w:type="dxa"/>
            <w:vAlign w:val="center"/>
          </w:tcPr>
          <w:p w14:paraId="58799972" w14:textId="77777777" w:rsidR="00F26059" w:rsidRPr="00685431" w:rsidRDefault="00F26059" w:rsidP="00405B44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4C008A19" w14:textId="77777777" w:rsidR="00F26059" w:rsidRPr="00685431" w:rsidRDefault="00F26059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4BBED033" w14:textId="77777777" w:rsidR="00F26059" w:rsidRPr="00685431" w:rsidRDefault="00F26059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2461CAD" w14:textId="77777777" w:rsidR="00F26059" w:rsidRDefault="00F26059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6C7051F" w14:textId="77777777" w:rsidR="00F26059" w:rsidRDefault="00F26059" w:rsidP="00405B44">
            <w:pPr>
              <w:pStyle w:val="activity-numbered--centered"/>
            </w:pPr>
          </w:p>
        </w:tc>
      </w:tr>
      <w:tr w:rsidR="00F26059" w14:paraId="2FBC4D97" w14:textId="77777777" w:rsidTr="007D3DC2">
        <w:trPr>
          <w:cantSplit/>
          <w:trHeight w:val="1644"/>
        </w:trPr>
        <w:tc>
          <w:tcPr>
            <w:tcW w:w="1984" w:type="dxa"/>
            <w:vAlign w:val="center"/>
          </w:tcPr>
          <w:p w14:paraId="0231AA0A" w14:textId="77777777" w:rsidR="00F26059" w:rsidRDefault="00F2605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F4433D" wp14:editId="0E39AB13">
                  <wp:extent cx="1188720" cy="932816"/>
                  <wp:effectExtent l="0" t="0" r="508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319" cy="937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654F4CF" w14:textId="77777777" w:rsidR="00F26059" w:rsidRDefault="00F2605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C180E6" wp14:editId="169743AA">
                  <wp:extent cx="1178385" cy="521208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819" cy="523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440855D" w14:textId="77777777" w:rsidR="00F26059" w:rsidRDefault="00F2605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A06E4D" wp14:editId="3720B0B3">
                  <wp:extent cx="1188720" cy="913778"/>
                  <wp:effectExtent l="0" t="0" r="5080" b="635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942" cy="921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A491B4C" w14:textId="77777777" w:rsidR="00F26059" w:rsidRDefault="00F26059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61A91CA2" w14:textId="77777777" w:rsidR="00F26059" w:rsidRDefault="00F26059" w:rsidP="00405B44">
            <w:pPr>
              <w:rPr>
                <w:noProof/>
              </w:rPr>
            </w:pPr>
          </w:p>
        </w:tc>
      </w:tr>
      <w:tr w:rsidR="00F26059" w14:paraId="7C745761" w14:textId="77777777" w:rsidTr="007D3DC2">
        <w:trPr>
          <w:cantSplit/>
          <w:trHeight w:val="454"/>
        </w:trPr>
        <w:tc>
          <w:tcPr>
            <w:tcW w:w="1984" w:type="dxa"/>
            <w:vAlign w:val="center"/>
          </w:tcPr>
          <w:p w14:paraId="65F9726B" w14:textId="77777777" w:rsidR="00F26059" w:rsidRDefault="00F26059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2DA76789" w14:textId="77777777" w:rsidR="00F26059" w:rsidRDefault="00F26059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0A3BC57E" w14:textId="77777777" w:rsidR="00F26059" w:rsidRDefault="00F26059" w:rsidP="00405B44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32143AA1" w14:textId="77777777" w:rsidR="00F26059" w:rsidRDefault="00F26059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D1A13BF" w14:textId="77777777" w:rsidR="00F26059" w:rsidRDefault="00F26059" w:rsidP="00405B44">
            <w:pPr>
              <w:pStyle w:val="activity-numbered--centered"/>
            </w:pPr>
          </w:p>
        </w:tc>
      </w:tr>
    </w:tbl>
    <w:p w14:paraId="1F863F1F" w14:textId="77777777" w:rsidR="0045796A" w:rsidRDefault="0045796A" w:rsidP="00F26059">
      <w:pPr>
        <w:pStyle w:val="instruction"/>
        <w:spacing w:before="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375298E6" w:rsidR="0045796A" w:rsidRDefault="0045796A" w:rsidP="007D3DC2">
      <w:pPr>
        <w:pStyle w:val="instruction"/>
      </w:pPr>
      <w:r>
        <w:t>2</w:t>
      </w:r>
      <w:r>
        <w:tab/>
      </w:r>
      <w:r w:rsidR="007D3DC2">
        <w:t xml:space="preserve">Look, read </w:t>
      </w:r>
      <w:r w:rsidR="007D3DC2" w:rsidRPr="00EE208E">
        <w:t xml:space="preserve">and </w:t>
      </w:r>
      <w:r w:rsidR="007D3DC2">
        <w:t>tick</w:t>
      </w:r>
      <w:r w:rsidR="007D3DC2" w:rsidRPr="00EE208E">
        <w:t xml:space="preserve"> </w:t>
      </w:r>
      <w:r w:rsidR="004F5DE1">
        <w:t>(</w:t>
      </w:r>
      <w:r w:rsidR="007D3DC2" w:rsidRPr="004052E1">
        <w:rPr>
          <w:noProof/>
          <w:position w:val="-6"/>
          <w:lang w:val="es-ES" w:eastAsia="es-ES"/>
        </w:rPr>
        <w:drawing>
          <wp:inline distT="0" distB="0" distL="0" distR="0" wp14:anchorId="769420A3" wp14:editId="2BB509BF">
            <wp:extent cx="177800" cy="2032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5DE1">
        <w:t>)</w:t>
      </w:r>
      <w:r w:rsidR="007D3DC2" w:rsidRPr="00EE208E">
        <w:t>.</w:t>
      </w:r>
    </w:p>
    <w:p w14:paraId="45CB6E2E" w14:textId="04B20528" w:rsidR="008111F4" w:rsidRPr="0034017B" w:rsidRDefault="008111F4" w:rsidP="008111F4">
      <w:pPr>
        <w:pStyle w:val="activity-numbered"/>
        <w:spacing w:before="60"/>
      </w:pPr>
      <w:r>
        <w:t>1</w:t>
      </w:r>
      <w:r w:rsidRPr="0034017B">
        <w:tab/>
      </w:r>
      <w:r>
        <w:t>three o’clock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8111F4" w14:paraId="23333364" w14:textId="77777777" w:rsidTr="00405B44">
        <w:trPr>
          <w:cantSplit/>
          <w:trHeight w:val="1247"/>
        </w:trPr>
        <w:tc>
          <w:tcPr>
            <w:tcW w:w="3111" w:type="dxa"/>
            <w:vAlign w:val="center"/>
          </w:tcPr>
          <w:p w14:paraId="284EC3B0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9E031C" wp14:editId="1D9E187D">
                  <wp:extent cx="946881" cy="727875"/>
                  <wp:effectExtent l="0" t="0" r="5715" b="0"/>
                  <wp:docPr id="102631435" name="Picture 102631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6881" cy="727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0B5FCC5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1CF273" wp14:editId="59245145">
                  <wp:extent cx="1272232" cy="757926"/>
                  <wp:effectExtent l="0" t="0" r="0" b="4445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232" cy="757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0AEF67F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409D142" wp14:editId="20C45CC7">
                  <wp:extent cx="1059034" cy="746755"/>
                  <wp:effectExtent l="0" t="0" r="0" b="3175"/>
                  <wp:docPr id="102631437" name="Picture 102631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034" cy="74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11F4" w:rsidRPr="00685431" w14:paraId="0E9EA9AF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7E474137" w14:textId="77777777" w:rsidR="008111F4" w:rsidRPr="00685431" w:rsidRDefault="008111F4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0E9DDC89" w14:textId="77777777" w:rsidR="008111F4" w:rsidRPr="00685431" w:rsidRDefault="008111F4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5922297E" w14:textId="77777777" w:rsidR="008111F4" w:rsidRPr="00685431" w:rsidRDefault="008111F4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77E0490E" w14:textId="0DA86534" w:rsidR="008111F4" w:rsidRPr="0034017B" w:rsidRDefault="008111F4" w:rsidP="008111F4">
      <w:pPr>
        <w:pStyle w:val="activity-numbered"/>
        <w:spacing w:before="120"/>
      </w:pPr>
      <w:r>
        <w:t>2</w:t>
      </w:r>
      <w:r w:rsidRPr="0034017B">
        <w:tab/>
      </w:r>
      <w:r>
        <w:t>act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8111F4" w14:paraId="00C545B0" w14:textId="77777777" w:rsidTr="00405B44">
        <w:trPr>
          <w:cantSplit/>
          <w:trHeight w:val="1247"/>
        </w:trPr>
        <w:tc>
          <w:tcPr>
            <w:tcW w:w="3111" w:type="dxa"/>
            <w:vAlign w:val="center"/>
          </w:tcPr>
          <w:p w14:paraId="725F9DE9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A1640B" wp14:editId="4E78D311">
                  <wp:extent cx="1540585" cy="740664"/>
                  <wp:effectExtent l="0" t="0" r="0" b="0"/>
                  <wp:docPr id="102631438" name="Picture 10263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866" cy="743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939EF5A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DB9C31" wp14:editId="5FE2434D">
                  <wp:extent cx="1580678" cy="749808"/>
                  <wp:effectExtent l="0" t="0" r="0" b="0"/>
                  <wp:docPr id="102631439" name="Picture 102631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92" cy="754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EA02557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B42143" wp14:editId="0F339E89">
                  <wp:extent cx="1288034" cy="759610"/>
                  <wp:effectExtent l="0" t="0" r="0" b="2540"/>
                  <wp:docPr id="102631454" name="Picture 102631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408" cy="760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11F4" w:rsidRPr="00685431" w14:paraId="059B9E57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2B0F2491" w14:textId="77777777" w:rsidR="008111F4" w:rsidRPr="00685431" w:rsidRDefault="008111F4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7EFA87EB" w14:textId="77777777" w:rsidR="008111F4" w:rsidRPr="00685431" w:rsidRDefault="008111F4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6C3D4561" w14:textId="77777777" w:rsidR="008111F4" w:rsidRPr="00685431" w:rsidRDefault="008111F4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3E162C13" w14:textId="7BE657B2" w:rsidR="008111F4" w:rsidRPr="0034017B" w:rsidRDefault="008111F4" w:rsidP="008111F4">
      <w:pPr>
        <w:pStyle w:val="activity-numbered"/>
        <w:spacing w:before="120"/>
      </w:pPr>
      <w:r>
        <w:t>3</w:t>
      </w:r>
      <w:r w:rsidRPr="0034017B">
        <w:tab/>
      </w:r>
      <w:r>
        <w:t>police station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8111F4" w14:paraId="390C39FE" w14:textId="77777777" w:rsidTr="00405B44">
        <w:trPr>
          <w:cantSplit/>
          <w:trHeight w:val="1247"/>
        </w:trPr>
        <w:tc>
          <w:tcPr>
            <w:tcW w:w="3111" w:type="dxa"/>
            <w:vAlign w:val="center"/>
          </w:tcPr>
          <w:p w14:paraId="73A59EC7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C2A1FF" wp14:editId="0B8AECA5">
                  <wp:extent cx="1350012" cy="67500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12" cy="675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3C93C3E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742A95" wp14:editId="439B7583">
                  <wp:extent cx="1243584" cy="765282"/>
                  <wp:effectExtent l="0" t="0" r="127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139" cy="76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A18EB6B" w14:textId="77777777" w:rsidR="008111F4" w:rsidRDefault="008111F4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A6AC50" wp14:editId="63E2BBBB">
                  <wp:extent cx="1420770" cy="728599"/>
                  <wp:effectExtent l="0" t="0" r="190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985" cy="730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11F4" w:rsidRPr="00685431" w14:paraId="18CF8748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2519A21D" w14:textId="77777777" w:rsidR="008111F4" w:rsidRPr="00685431" w:rsidRDefault="008111F4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636CE808" w14:textId="77777777" w:rsidR="008111F4" w:rsidRPr="00685431" w:rsidRDefault="008111F4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640E6F45" w14:textId="77777777" w:rsidR="008111F4" w:rsidRPr="00685431" w:rsidRDefault="008111F4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6C858722" w14:textId="77777777" w:rsidR="008111F4" w:rsidRDefault="008111F4" w:rsidP="008111F4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3 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AF8DC9" w14:textId="4F41E8F4" w:rsidR="00E836FF" w:rsidRPr="00EA49F2" w:rsidRDefault="00E836FF" w:rsidP="00E836FF">
      <w:pPr>
        <w:tabs>
          <w:tab w:val="left" w:pos="709"/>
          <w:tab w:val="left" w:pos="1134"/>
        </w:tabs>
        <w:spacing w:before="60" w:after="60" w:line="340" w:lineRule="exact"/>
        <w:ind w:left="284" w:right="851" w:hanging="284"/>
        <w:rPr>
          <w:b/>
          <w:color w:val="000000"/>
          <w:sz w:val="30"/>
        </w:rPr>
      </w:pPr>
      <w:r>
        <w:rPr>
          <w:b/>
          <w:color w:val="000000"/>
          <w:sz w:val="30"/>
        </w:rPr>
        <w:t>3</w:t>
      </w:r>
      <w:r w:rsidRPr="00EA49F2">
        <w:rPr>
          <w:b/>
          <w:color w:val="000000"/>
          <w:sz w:val="30"/>
        </w:rPr>
        <w:tab/>
        <w:t xml:space="preserve">Read and tick </w:t>
      </w:r>
      <w:r w:rsidR="004F5DE1">
        <w:rPr>
          <w:b/>
          <w:color w:val="000000"/>
          <w:sz w:val="30"/>
        </w:rPr>
        <w:t>(</w:t>
      </w:r>
      <w:r w:rsidRPr="004052E1">
        <w:rPr>
          <w:noProof/>
          <w:position w:val="-6"/>
          <w:lang w:val="es-ES" w:eastAsia="es-ES"/>
        </w:rPr>
        <w:drawing>
          <wp:inline distT="0" distB="0" distL="0" distR="0" wp14:anchorId="7CCC6B5C" wp14:editId="493FB330">
            <wp:extent cx="177800" cy="20320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5DE1">
        <w:rPr>
          <w:b/>
          <w:color w:val="000000"/>
          <w:sz w:val="30"/>
        </w:rPr>
        <w:t>)</w:t>
      </w:r>
      <w:r w:rsidRPr="00EA49F2">
        <w:rPr>
          <w:b/>
          <w:color w:val="000000"/>
          <w:sz w:val="30"/>
        </w:rPr>
        <w:t>.</w:t>
      </w:r>
    </w:p>
    <w:p w14:paraId="3CDF518E" w14:textId="77777777" w:rsidR="00E836FF" w:rsidRPr="00EA49F2" w:rsidRDefault="00E836FF" w:rsidP="00E836FF">
      <w:pPr>
        <w:pStyle w:val="activity-numbered"/>
      </w:pPr>
      <w:r w:rsidRPr="00EA49F2">
        <w:t>1</w:t>
      </w:r>
      <w:r w:rsidRPr="00EA49F2">
        <w:tab/>
      </w:r>
      <w:r>
        <w:t>Is there a hospital in your street?</w:t>
      </w:r>
      <w:r w:rsidRPr="00EA49F2">
        <w:t xml:space="preserve">   </w:t>
      </w:r>
      <w:r>
        <w:t xml:space="preserve">Yes, … </w:t>
      </w:r>
      <w:r w:rsidRPr="00EA49F2">
        <w:t>.</w:t>
      </w:r>
    </w:p>
    <w:p w14:paraId="5E48800A" w14:textId="4D10B351" w:rsidR="00E836FF" w:rsidRPr="00EA49F2" w:rsidRDefault="00E836FF" w:rsidP="00E836FF">
      <w:pPr>
        <w:pStyle w:val="activity-numbered"/>
        <w:spacing w:after="60"/>
      </w:pPr>
      <w:r>
        <w:tab/>
      </w:r>
      <w:r w:rsidRPr="00EA49F2">
        <w:t>A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there is</w:t>
      </w:r>
      <w:r w:rsidRPr="00EA49F2">
        <w:tab/>
        <w:t>B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there isn’t</w:t>
      </w:r>
    </w:p>
    <w:p w14:paraId="1E64D61A" w14:textId="77777777" w:rsidR="00E836FF" w:rsidRPr="00EA49F2" w:rsidRDefault="00E836FF" w:rsidP="00E836FF">
      <w:pPr>
        <w:pStyle w:val="activity-numbered"/>
      </w:pPr>
      <w:r w:rsidRPr="00EA49F2">
        <w:t>2</w:t>
      </w:r>
      <w:r w:rsidRPr="00EA49F2">
        <w:tab/>
        <w:t xml:space="preserve">… </w:t>
      </w:r>
      <w:r>
        <w:t>he playing badminton?</w:t>
      </w:r>
      <w:r w:rsidRPr="00EA49F2">
        <w:t xml:space="preserve">   </w:t>
      </w:r>
      <w:r>
        <w:t>Yes, he is</w:t>
      </w:r>
      <w:r w:rsidRPr="00EA49F2">
        <w:t>.</w:t>
      </w:r>
    </w:p>
    <w:p w14:paraId="1D766E73" w14:textId="14BBF85B" w:rsidR="00E836FF" w:rsidRPr="00EA49F2" w:rsidRDefault="00E836FF" w:rsidP="00E836FF">
      <w:pPr>
        <w:pStyle w:val="activity-numbered"/>
        <w:spacing w:after="60"/>
      </w:pPr>
      <w:r>
        <w:tab/>
      </w:r>
      <w:r w:rsidRPr="00EA49F2">
        <w:t>A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Does</w:t>
      </w:r>
      <w:r w:rsidRPr="00EA49F2">
        <w:tab/>
        <w:t>B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Is</w:t>
      </w:r>
    </w:p>
    <w:p w14:paraId="637804CC" w14:textId="04766516" w:rsidR="00E836FF" w:rsidRPr="00EA49F2" w:rsidRDefault="00E836FF" w:rsidP="00E836FF">
      <w:pPr>
        <w:pStyle w:val="activity-numbered"/>
        <w:ind w:right="701"/>
      </w:pPr>
      <w:r w:rsidRPr="00EA49F2">
        <w:t>3</w:t>
      </w:r>
      <w:r w:rsidRPr="00EA49F2">
        <w:tab/>
      </w:r>
      <w:r>
        <w:t>I’m good at playing the keyboard. Are you good at playing the keyboard?</w:t>
      </w:r>
      <w:r>
        <w:br/>
        <w:t xml:space="preserve">Yes, I … </w:t>
      </w:r>
      <w:r w:rsidRPr="00EA49F2">
        <w:t>.</w:t>
      </w:r>
    </w:p>
    <w:p w14:paraId="0E5CE9D8" w14:textId="0A336AF1" w:rsidR="00E836FF" w:rsidRPr="00EA49F2" w:rsidRDefault="00E836FF" w:rsidP="00E836FF">
      <w:pPr>
        <w:pStyle w:val="activity-numbered"/>
        <w:spacing w:after="60"/>
      </w:pPr>
      <w:r>
        <w:tab/>
      </w:r>
      <w:r w:rsidRPr="00EA49F2">
        <w:t>A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am</w:t>
      </w:r>
      <w:r w:rsidRPr="00EA49F2">
        <w:tab/>
        <w:t>B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m not</w:t>
      </w:r>
    </w:p>
    <w:p w14:paraId="1D83ADE1" w14:textId="3CD2A0D6" w:rsidR="00E836FF" w:rsidRPr="00EA49F2" w:rsidRDefault="00E836FF" w:rsidP="00E836FF">
      <w:pPr>
        <w:pStyle w:val="activity-numbered"/>
      </w:pPr>
      <w:r w:rsidRPr="00EA49F2">
        <w:t>4</w:t>
      </w:r>
      <w:r w:rsidRPr="00EA49F2">
        <w:tab/>
        <w:t xml:space="preserve">… </w:t>
      </w:r>
      <w:r>
        <w:t>she like riding a bike?</w:t>
      </w:r>
      <w:r w:rsidR="00FA218F">
        <w:t xml:space="preserve">   </w:t>
      </w:r>
      <w:r>
        <w:t>Yes, she does</w:t>
      </w:r>
      <w:r w:rsidRPr="00EA49F2">
        <w:t>.</w:t>
      </w:r>
    </w:p>
    <w:p w14:paraId="5FB2633C" w14:textId="77777777" w:rsidR="00E836FF" w:rsidRPr="00EA49F2" w:rsidRDefault="00E836FF" w:rsidP="00E836FF">
      <w:pPr>
        <w:pStyle w:val="activity-numbered"/>
        <w:spacing w:after="60"/>
      </w:pPr>
      <w:r>
        <w:tab/>
      </w:r>
      <w:r w:rsidRPr="00EA49F2">
        <w:t>A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Is</w:t>
      </w:r>
      <w:r w:rsidRPr="00EA49F2">
        <w:tab/>
        <w:t>B</w:t>
      </w:r>
      <w:r w:rsidRPr="00EA49F2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EA49F2">
        <w:t> </w:t>
      </w:r>
      <w:r>
        <w:t>Does</w:t>
      </w:r>
    </w:p>
    <w:p w14:paraId="5995CE1C" w14:textId="77777777" w:rsidR="00E836FF" w:rsidRPr="00EA49F2" w:rsidRDefault="00E836FF" w:rsidP="00E836FF">
      <w:pPr>
        <w:pStyle w:val="activity-numbered"/>
      </w:pPr>
      <w:r w:rsidRPr="00EA49F2">
        <w:t>5</w:t>
      </w:r>
      <w:r w:rsidRPr="00EA49F2">
        <w:tab/>
      </w:r>
      <w:r>
        <w:t>Are there any bus stops in your town</w:t>
      </w:r>
      <w:r w:rsidRPr="00EA49F2">
        <w:t xml:space="preserve">?   </w:t>
      </w:r>
      <w:r>
        <w:t>No, … .</w:t>
      </w:r>
    </w:p>
    <w:p w14:paraId="6310F5CA" w14:textId="719A55A5" w:rsidR="00E836FF" w:rsidRPr="00484AAC" w:rsidRDefault="00E836FF" w:rsidP="00E836FF">
      <w:pPr>
        <w:pStyle w:val="activity-numbered"/>
      </w:pPr>
      <w:r>
        <w:tab/>
      </w:r>
      <w:r w:rsidRPr="00096F97">
        <w:t>A</w:t>
      </w:r>
      <w:r w:rsidRPr="00096F97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096F97">
        <w:t> </w:t>
      </w:r>
      <w:r>
        <w:t>there are</w:t>
      </w:r>
      <w:r w:rsidRPr="00096F97">
        <w:tab/>
        <w:t>B</w:t>
      </w:r>
      <w:r w:rsidRPr="00096F97">
        <w:tab/>
      </w:r>
      <w:r w:rsidRPr="00EA49F2">
        <w:rPr>
          <w:rFonts w:ascii="Segoe UI Symbol" w:hAnsi="Segoe UI Symbol" w:cs="Arial Unicode MS"/>
          <w:color w:val="808080"/>
          <w:position w:val="-6"/>
          <w:sz w:val="40"/>
          <w:szCs w:val="40"/>
        </w:rPr>
        <w:t>☐</w:t>
      </w:r>
      <w:r w:rsidRPr="00096F97">
        <w:t> </w:t>
      </w:r>
      <w:r>
        <w:t>there aren’t</w:t>
      </w:r>
    </w:p>
    <w:p w14:paraId="1CB23C9F" w14:textId="77777777" w:rsidR="00E836FF" w:rsidRDefault="00E836FF" w:rsidP="00E836FF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5 </w:t>
      </w:r>
    </w:p>
    <w:p w14:paraId="7D38177A" w14:textId="3874F0B4" w:rsidR="00141B75" w:rsidRDefault="00141B75" w:rsidP="00E836FF">
      <w:pPr>
        <w:pStyle w:val="instruction"/>
      </w:pPr>
      <w:r>
        <w:t>4</w:t>
      </w:r>
      <w:r>
        <w:tab/>
      </w:r>
      <w:r w:rsidR="00E836FF" w:rsidRPr="00724CCA">
        <w:t xml:space="preserve">Look, read and </w:t>
      </w:r>
      <w:r w:rsidR="00E836FF">
        <w:t>circle</w:t>
      </w:r>
      <w:r w:rsidR="00E836FF" w:rsidRPr="00724CCA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AE6C71" w14:paraId="10C08861" w14:textId="77777777" w:rsidTr="00AE6C71">
        <w:trPr>
          <w:cantSplit/>
          <w:trHeight w:val="1814"/>
        </w:trPr>
        <w:tc>
          <w:tcPr>
            <w:tcW w:w="3111" w:type="dxa"/>
            <w:vAlign w:val="center"/>
          </w:tcPr>
          <w:p w14:paraId="43CB074B" w14:textId="77777777" w:rsidR="00AE6C71" w:rsidRDefault="00AE6C7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2E6CD7" wp14:editId="61F24302">
                  <wp:extent cx="1325880" cy="1085685"/>
                  <wp:effectExtent l="0" t="0" r="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189" cy="1090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EE39439" w14:textId="77777777" w:rsidR="00AE6C71" w:rsidRDefault="00AE6C7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547300" wp14:editId="36A8A84F">
                  <wp:extent cx="1838556" cy="1060704"/>
                  <wp:effectExtent l="0" t="0" r="3175" b="635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666" cy="10723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BBA2F97" w14:textId="77777777" w:rsidR="00AE6C71" w:rsidRDefault="00AE6C7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321610" wp14:editId="15788933">
                  <wp:extent cx="1783081" cy="1051560"/>
                  <wp:effectExtent l="0" t="0" r="0" b="254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040" cy="1062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6C71" w:rsidRPr="00685431" w14:paraId="2F2EDFD2" w14:textId="77777777" w:rsidTr="00AE6C71">
        <w:trPr>
          <w:cantSplit/>
          <w:trHeight w:val="1417"/>
        </w:trPr>
        <w:tc>
          <w:tcPr>
            <w:tcW w:w="3111" w:type="dxa"/>
          </w:tcPr>
          <w:p w14:paraId="2BD0254B" w14:textId="77777777" w:rsidR="00AE6C71" w:rsidRPr="00B4333C" w:rsidRDefault="00AE6C71" w:rsidP="00AE6C71">
            <w:pPr>
              <w:pStyle w:val="activity-numbered--table"/>
            </w:pPr>
            <w:r w:rsidRPr="00B4333C">
              <w:t>1</w:t>
            </w:r>
            <w:r w:rsidRPr="00B4333C">
              <w:tab/>
            </w:r>
            <w:r>
              <w:t>What are they doing</w:t>
            </w:r>
            <w:r w:rsidRPr="00B4333C">
              <w:t>?</w:t>
            </w:r>
          </w:p>
          <w:p w14:paraId="453CA085" w14:textId="07B84640" w:rsidR="00AE6C71" w:rsidRPr="00685431" w:rsidRDefault="00AE6C71" w:rsidP="00AE6C71">
            <w:pPr>
              <w:pStyle w:val="activity-numbered--table"/>
            </w:pPr>
            <w:r>
              <w:tab/>
            </w:r>
            <w:r w:rsidRPr="00FA218F">
              <w:rPr>
                <w:b/>
              </w:rPr>
              <w:t>They’re playing dominoes.</w:t>
            </w:r>
            <w:r>
              <w:t xml:space="preserve"> / </w:t>
            </w:r>
            <w:r w:rsidR="00FA218F">
              <w:br/>
            </w:r>
            <w:r w:rsidR="00FA218F" w:rsidRPr="00FA218F">
              <w:rPr>
                <w:b/>
              </w:rPr>
              <w:t xml:space="preserve">He’s </w:t>
            </w:r>
            <w:r w:rsidRPr="00FA218F">
              <w:rPr>
                <w:b/>
              </w:rPr>
              <w:t>playing dominoes.</w:t>
            </w:r>
            <w:r w:rsidRPr="00B4333C">
              <w:t xml:space="preserve"> </w:t>
            </w:r>
          </w:p>
        </w:tc>
        <w:tc>
          <w:tcPr>
            <w:tcW w:w="3111" w:type="dxa"/>
          </w:tcPr>
          <w:p w14:paraId="2B8769D2" w14:textId="77777777" w:rsidR="00AE6C71" w:rsidRPr="00B4333C" w:rsidRDefault="00AE6C71" w:rsidP="00AE6C71">
            <w:pPr>
              <w:pStyle w:val="activity-numbered--table"/>
            </w:pPr>
            <w:r w:rsidRPr="00B4333C">
              <w:t>2</w:t>
            </w:r>
            <w:r w:rsidRPr="00B4333C">
              <w:tab/>
            </w:r>
            <w:r>
              <w:t>Where’s the bike</w:t>
            </w:r>
            <w:r w:rsidRPr="00B4333C">
              <w:t>?</w:t>
            </w:r>
          </w:p>
          <w:p w14:paraId="41E6D965" w14:textId="47987BCD" w:rsidR="00AE6C71" w:rsidRPr="00685431" w:rsidRDefault="00AE6C71" w:rsidP="00AE6C71">
            <w:pPr>
              <w:pStyle w:val="activity-numbered--table"/>
            </w:pPr>
            <w:r>
              <w:tab/>
              <w:t xml:space="preserve">It’s </w:t>
            </w:r>
            <w:r w:rsidRPr="00FA218F">
              <w:rPr>
                <w:b/>
              </w:rPr>
              <w:t>next to</w:t>
            </w:r>
            <w:r>
              <w:t xml:space="preserve"> / </w:t>
            </w:r>
            <w:r>
              <w:br/>
            </w:r>
            <w:r w:rsidRPr="00FA218F">
              <w:rPr>
                <w:b/>
              </w:rPr>
              <w:t xml:space="preserve">behind </w:t>
            </w:r>
            <w:r>
              <w:t>the tree</w:t>
            </w:r>
            <w:r w:rsidRPr="00B4333C">
              <w:t>.</w:t>
            </w:r>
          </w:p>
        </w:tc>
        <w:tc>
          <w:tcPr>
            <w:tcW w:w="3111" w:type="dxa"/>
          </w:tcPr>
          <w:p w14:paraId="4CBFE75B" w14:textId="77777777" w:rsidR="00AE6C71" w:rsidRPr="00B4333C" w:rsidRDefault="00AE6C71" w:rsidP="00AE6C71">
            <w:pPr>
              <w:pStyle w:val="activity-numbered--table"/>
            </w:pPr>
            <w:r w:rsidRPr="00B4333C">
              <w:t>3</w:t>
            </w:r>
            <w:r w:rsidRPr="00B4333C">
              <w:tab/>
            </w:r>
            <w:r>
              <w:t>What do you do in the morning</w:t>
            </w:r>
            <w:r w:rsidRPr="00B4333C">
              <w:t>?</w:t>
            </w:r>
          </w:p>
          <w:p w14:paraId="502ED1AE" w14:textId="7CC4CB17" w:rsidR="00AE6C71" w:rsidRPr="00685431" w:rsidRDefault="00AE6C71" w:rsidP="00AE6C71">
            <w:pPr>
              <w:pStyle w:val="activity-numbered--table"/>
            </w:pPr>
            <w:r>
              <w:tab/>
              <w:t xml:space="preserve">I </w:t>
            </w:r>
            <w:r w:rsidRPr="00FA218F">
              <w:rPr>
                <w:b/>
              </w:rPr>
              <w:t>do my homework</w:t>
            </w:r>
            <w:r>
              <w:t xml:space="preserve"> / </w:t>
            </w:r>
            <w:r>
              <w:br/>
            </w:r>
            <w:r w:rsidRPr="00FA218F">
              <w:rPr>
                <w:b/>
              </w:rPr>
              <w:t>go to school</w:t>
            </w:r>
            <w:r>
              <w:t>.</w:t>
            </w:r>
            <w:r w:rsidRPr="00B4333C">
              <w:t xml:space="preserve"> </w:t>
            </w:r>
          </w:p>
        </w:tc>
      </w:tr>
      <w:tr w:rsidR="00AE6C71" w14:paraId="7DD055B8" w14:textId="77777777" w:rsidTr="00AE6C71">
        <w:trPr>
          <w:cantSplit/>
          <w:trHeight w:val="1814"/>
        </w:trPr>
        <w:tc>
          <w:tcPr>
            <w:tcW w:w="3111" w:type="dxa"/>
            <w:vAlign w:val="center"/>
          </w:tcPr>
          <w:p w14:paraId="344D4C70" w14:textId="77777777" w:rsidR="00AE6C71" w:rsidRDefault="00AE6C7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B79489" wp14:editId="71AFC816">
                  <wp:extent cx="1482404" cy="969264"/>
                  <wp:effectExtent l="0" t="0" r="381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767" cy="974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47A33AA" w14:textId="77777777" w:rsidR="00AE6C71" w:rsidRDefault="00AE6C7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19EBEF" wp14:editId="1E537B17">
                  <wp:extent cx="1426210" cy="1119181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660" cy="1136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2F1CC578" w14:textId="77777777" w:rsidR="00AE6C71" w:rsidRDefault="00AE6C7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0D6C4B" wp14:editId="732BA340">
                  <wp:extent cx="1389888" cy="1090676"/>
                  <wp:effectExtent l="0" t="0" r="0" b="1905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046" cy="1098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6C71" w14:paraId="463966ED" w14:textId="77777777" w:rsidTr="00AE6C71">
        <w:trPr>
          <w:cantSplit/>
          <w:trHeight w:val="1474"/>
        </w:trPr>
        <w:tc>
          <w:tcPr>
            <w:tcW w:w="3111" w:type="dxa"/>
          </w:tcPr>
          <w:p w14:paraId="747E5E24" w14:textId="77777777" w:rsidR="00AE6C71" w:rsidRPr="00AE6C71" w:rsidRDefault="00AE6C71" w:rsidP="00AE6C71">
            <w:pPr>
              <w:pStyle w:val="activity-numbered--table"/>
            </w:pPr>
            <w:r w:rsidRPr="00AE6C71">
              <w:t>4</w:t>
            </w:r>
            <w:r w:rsidRPr="00AE6C71">
              <w:tab/>
              <w:t>When does he have a shower?</w:t>
            </w:r>
          </w:p>
          <w:p w14:paraId="3C757ED6" w14:textId="48C69FC1" w:rsidR="00AE6C71" w:rsidRPr="00AE6C71" w:rsidRDefault="00AE6C71" w:rsidP="00AE6C71">
            <w:pPr>
              <w:pStyle w:val="activity-numbered--table"/>
            </w:pPr>
            <w:r>
              <w:tab/>
            </w:r>
            <w:r w:rsidRPr="00AE6C71">
              <w:t xml:space="preserve">He </w:t>
            </w:r>
            <w:r w:rsidRPr="00FA218F">
              <w:rPr>
                <w:b/>
              </w:rPr>
              <w:t>has</w:t>
            </w:r>
            <w:r w:rsidRPr="00AE6C71">
              <w:t xml:space="preserve"> / </w:t>
            </w:r>
            <w:r w:rsidRPr="00FA218F">
              <w:rPr>
                <w:b/>
              </w:rPr>
              <w:t>doesn’t have</w:t>
            </w:r>
            <w:r w:rsidRPr="00AE6C71">
              <w:t xml:space="preserve"> a</w:t>
            </w:r>
            <w:r>
              <w:br/>
            </w:r>
            <w:r w:rsidRPr="00AE6C71">
              <w:t>shower at three twenty.</w:t>
            </w:r>
          </w:p>
        </w:tc>
        <w:tc>
          <w:tcPr>
            <w:tcW w:w="3111" w:type="dxa"/>
          </w:tcPr>
          <w:p w14:paraId="628478A0" w14:textId="77777777" w:rsidR="00AE6C71" w:rsidRPr="00AE6C71" w:rsidRDefault="00AE6C71" w:rsidP="00AE6C71">
            <w:pPr>
              <w:pStyle w:val="activity-numbered--table"/>
            </w:pPr>
            <w:r w:rsidRPr="00AE6C71">
              <w:t>5</w:t>
            </w:r>
            <w:r w:rsidRPr="00AE6C71">
              <w:tab/>
              <w:t>Do you like hopping?</w:t>
            </w:r>
          </w:p>
          <w:p w14:paraId="028FAF7D" w14:textId="06EB843C" w:rsidR="00AE6C71" w:rsidRPr="00AE6C71" w:rsidRDefault="00AE6C71" w:rsidP="00AE6C71">
            <w:pPr>
              <w:pStyle w:val="activity-numbered--table"/>
            </w:pPr>
            <w:r>
              <w:tab/>
            </w:r>
            <w:r w:rsidRPr="00FA218F">
              <w:rPr>
                <w:b/>
              </w:rPr>
              <w:t>Yes, I do.</w:t>
            </w:r>
            <w:r w:rsidRPr="00AE6C71">
              <w:t xml:space="preserve"> / </w:t>
            </w:r>
            <w:r w:rsidRPr="00FA218F">
              <w:rPr>
                <w:b/>
              </w:rPr>
              <w:t>No, I don’t.</w:t>
            </w:r>
          </w:p>
        </w:tc>
        <w:tc>
          <w:tcPr>
            <w:tcW w:w="3111" w:type="dxa"/>
          </w:tcPr>
          <w:p w14:paraId="05424B10" w14:textId="77777777" w:rsidR="00AE6C71" w:rsidRPr="00AE6C71" w:rsidRDefault="00AE6C71" w:rsidP="00AE6C71">
            <w:pPr>
              <w:pStyle w:val="activity-numbered--table"/>
            </w:pPr>
            <w:r w:rsidRPr="00AE6C71">
              <w:t>6</w:t>
            </w:r>
            <w:r w:rsidRPr="00AE6C71">
              <w:tab/>
              <w:t>Does she like rollerblading?</w:t>
            </w:r>
          </w:p>
          <w:p w14:paraId="5D4BF66C" w14:textId="17FEF935" w:rsidR="00AE6C71" w:rsidRPr="00AE6C71" w:rsidRDefault="00AE6C71" w:rsidP="00AE6C71">
            <w:pPr>
              <w:pStyle w:val="activity-numbered--table"/>
            </w:pPr>
            <w:r>
              <w:tab/>
            </w:r>
            <w:r w:rsidRPr="00FA218F">
              <w:rPr>
                <w:b/>
              </w:rPr>
              <w:t>No, he doesn’t.</w:t>
            </w:r>
            <w:r w:rsidRPr="00AE6C71">
              <w:t xml:space="preserve"> / </w:t>
            </w:r>
            <w:r>
              <w:br/>
            </w:r>
            <w:r w:rsidRPr="00FA218F">
              <w:rPr>
                <w:b/>
              </w:rPr>
              <w:t>Yes, she does.</w:t>
            </w:r>
          </w:p>
        </w:tc>
      </w:tr>
    </w:tbl>
    <w:p w14:paraId="757F32A1" w14:textId="62207DEC" w:rsidR="00013650" w:rsidRPr="00141B75" w:rsidRDefault="00141B75" w:rsidP="00AE6C71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828653" w14:textId="11F04A89" w:rsidR="00FD0FA2" w:rsidRDefault="00FD0FA2" w:rsidP="005460F1">
      <w:pPr>
        <w:pStyle w:val="instruction"/>
        <w:spacing w:after="120"/>
      </w:pPr>
      <w:r w:rsidRPr="002D2043">
        <w:t>5</w:t>
      </w:r>
      <w:r w:rsidRPr="002D2043">
        <w:tab/>
      </w:r>
      <w:r w:rsidR="00652A6A">
        <w:t>Read, look and write.</w:t>
      </w:r>
    </w:p>
    <w:tbl>
      <w:tblPr>
        <w:tblW w:w="0" w:type="auto"/>
        <w:tblInd w:w="284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5460F1" w14:paraId="39C90949" w14:textId="77777777" w:rsidTr="00405B44">
        <w:trPr>
          <w:cantSplit/>
          <w:trHeight w:val="1418"/>
        </w:trPr>
        <w:tc>
          <w:tcPr>
            <w:tcW w:w="2777" w:type="dxa"/>
            <w:vAlign w:val="bottom"/>
          </w:tcPr>
          <w:p w14:paraId="594BA14A" w14:textId="77777777" w:rsidR="005460F1" w:rsidRDefault="005460F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AFABC5" wp14:editId="269B4FE6">
                  <wp:extent cx="1315291" cy="809410"/>
                  <wp:effectExtent l="0" t="0" r="5715" b="3810"/>
                  <wp:docPr id="102631455" name="Picture 102631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291" cy="80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45776FAC" w14:textId="77777777" w:rsidR="005460F1" w:rsidRDefault="005460F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1752D1" wp14:editId="48A9D60E">
                  <wp:extent cx="1193952" cy="834236"/>
                  <wp:effectExtent l="0" t="0" r="0" b="4445"/>
                  <wp:docPr id="102631456" name="Picture 102631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952" cy="834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1203E085" w14:textId="77777777" w:rsidR="005460F1" w:rsidRDefault="005460F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E27D67" wp14:editId="252E0F53">
                  <wp:extent cx="1396957" cy="823847"/>
                  <wp:effectExtent l="0" t="0" r="635" b="1905"/>
                  <wp:docPr id="102631457" name="Picture 102631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957" cy="823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60F1" w:rsidRPr="00685431" w14:paraId="6ADE7345" w14:textId="77777777" w:rsidTr="005460F1">
        <w:trPr>
          <w:cantSplit/>
          <w:trHeight w:val="454"/>
        </w:trPr>
        <w:tc>
          <w:tcPr>
            <w:tcW w:w="2777" w:type="dxa"/>
            <w:vAlign w:val="center"/>
          </w:tcPr>
          <w:p w14:paraId="70760D7C" w14:textId="388417C7" w:rsidR="005460F1" w:rsidRPr="00685431" w:rsidRDefault="005460F1" w:rsidP="005460F1">
            <w:pPr>
              <w:pStyle w:val="activity-numbered--centered"/>
              <w:spacing w:after="0"/>
            </w:pPr>
            <w:r>
              <w:t>toy shop</w:t>
            </w:r>
          </w:p>
        </w:tc>
        <w:tc>
          <w:tcPr>
            <w:tcW w:w="2778" w:type="dxa"/>
            <w:vAlign w:val="center"/>
          </w:tcPr>
          <w:p w14:paraId="7BF03153" w14:textId="5919BF92" w:rsidR="005460F1" w:rsidRPr="00685431" w:rsidRDefault="005460F1" w:rsidP="005460F1">
            <w:pPr>
              <w:pStyle w:val="activity-numbered--centered"/>
              <w:spacing w:after="0"/>
            </w:pPr>
            <w:r>
              <w:t>bus stop</w:t>
            </w:r>
          </w:p>
        </w:tc>
        <w:tc>
          <w:tcPr>
            <w:tcW w:w="2778" w:type="dxa"/>
            <w:vAlign w:val="center"/>
          </w:tcPr>
          <w:p w14:paraId="48A130EB" w14:textId="1887DC8F" w:rsidR="005460F1" w:rsidRPr="00685431" w:rsidRDefault="005460F1" w:rsidP="005460F1">
            <w:pPr>
              <w:pStyle w:val="activity-numbered--centered"/>
              <w:spacing w:after="0"/>
            </w:pPr>
            <w:r>
              <w:t>do my homework</w:t>
            </w:r>
          </w:p>
        </w:tc>
      </w:tr>
      <w:tr w:rsidR="005460F1" w14:paraId="66DEEB05" w14:textId="77777777" w:rsidTr="00405B44">
        <w:trPr>
          <w:cantSplit/>
          <w:trHeight w:val="1418"/>
        </w:trPr>
        <w:tc>
          <w:tcPr>
            <w:tcW w:w="2777" w:type="dxa"/>
            <w:vAlign w:val="bottom"/>
          </w:tcPr>
          <w:p w14:paraId="72F91E57" w14:textId="77777777" w:rsidR="005460F1" w:rsidRDefault="005460F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B84904" wp14:editId="7DD4E632">
                  <wp:extent cx="1326643" cy="816396"/>
                  <wp:effectExtent l="0" t="0" r="0" b="0"/>
                  <wp:docPr id="102631458" name="Picture 102631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643" cy="816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5A0DEE9C" w14:textId="77777777" w:rsidR="005460F1" w:rsidRDefault="005460F1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ABC687" wp14:editId="748831D8">
                  <wp:extent cx="1226982" cy="810123"/>
                  <wp:effectExtent l="0" t="0" r="5080" b="3175"/>
                  <wp:docPr id="102631459" name="Picture 102631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982" cy="810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6387AC03" w14:textId="13B037C7" w:rsidR="005460F1" w:rsidRDefault="005460F1" w:rsidP="00405B44">
            <w:pPr>
              <w:jc w:val="center"/>
            </w:pPr>
          </w:p>
        </w:tc>
      </w:tr>
      <w:tr w:rsidR="005460F1" w14:paraId="6BACE3E5" w14:textId="77777777" w:rsidTr="005460F1">
        <w:trPr>
          <w:cantSplit/>
          <w:trHeight w:val="454"/>
        </w:trPr>
        <w:tc>
          <w:tcPr>
            <w:tcW w:w="2777" w:type="dxa"/>
            <w:vAlign w:val="center"/>
          </w:tcPr>
          <w:p w14:paraId="10EB094B" w14:textId="27357095" w:rsidR="005460F1" w:rsidRDefault="005460F1" w:rsidP="005460F1">
            <w:pPr>
              <w:pStyle w:val="activity-numbered--centered"/>
              <w:spacing w:after="0"/>
            </w:pPr>
            <w:r>
              <w:t>park</w:t>
            </w:r>
          </w:p>
        </w:tc>
        <w:tc>
          <w:tcPr>
            <w:tcW w:w="2778" w:type="dxa"/>
            <w:vAlign w:val="center"/>
          </w:tcPr>
          <w:p w14:paraId="23D039FF" w14:textId="7C3DE569" w:rsidR="005460F1" w:rsidRDefault="005460F1" w:rsidP="005460F1">
            <w:pPr>
              <w:pStyle w:val="activity-numbered--centered"/>
              <w:spacing w:after="0"/>
            </w:pPr>
            <w:r>
              <w:t>ice hockey</w:t>
            </w:r>
          </w:p>
        </w:tc>
        <w:tc>
          <w:tcPr>
            <w:tcW w:w="2778" w:type="dxa"/>
            <w:vAlign w:val="center"/>
          </w:tcPr>
          <w:p w14:paraId="064DA483" w14:textId="75F6AF4E" w:rsidR="005460F1" w:rsidRPr="00350086" w:rsidRDefault="005460F1" w:rsidP="005460F1">
            <w:pPr>
              <w:pStyle w:val="activity-numbered--centered"/>
              <w:spacing w:after="0"/>
            </w:pPr>
          </w:p>
        </w:tc>
      </w:tr>
    </w:tbl>
    <w:p w14:paraId="777708F4" w14:textId="35173323" w:rsidR="005460F1" w:rsidRPr="005460F1" w:rsidRDefault="005460F1" w:rsidP="005460F1">
      <w:pPr>
        <w:pStyle w:val="activity-numbered"/>
        <w:spacing w:before="120"/>
        <w:ind w:left="284" w:right="701" w:firstLine="0"/>
      </w:pPr>
      <w:r w:rsidRPr="005460F1">
        <w:t xml:space="preserve">Hello, new friends! My name is Elli and this is my blog. It’s Saturday! I love the weekend! I don’t </w:t>
      </w:r>
      <w:r w:rsidRPr="005460F1">
        <w:rPr>
          <w:vertAlign w:val="superscript"/>
        </w:rPr>
        <w:t>1 </w:t>
      </w:r>
      <w:r w:rsidRPr="005460F1">
        <w:rPr>
          <w:u w:val="single"/>
        </w:rPr>
        <w:t>                                 </w:t>
      </w:r>
      <w:r w:rsidRPr="005460F1">
        <w:t xml:space="preserve"> at the weekend. I do fun things! On Saturday morning, I brush my hair and my teeth. Then, I go to the </w:t>
      </w:r>
      <w:r w:rsidRPr="005460F1">
        <w:rPr>
          <w:vertAlign w:val="superscript"/>
        </w:rPr>
        <w:t>2 </w:t>
      </w:r>
      <w:r w:rsidRPr="005460F1">
        <w:rPr>
          <w:u w:val="single"/>
        </w:rPr>
        <w:t>                                 </w:t>
      </w:r>
      <w:r w:rsidRPr="005460F1">
        <w:t xml:space="preserve"> next to my house and I go to the </w:t>
      </w:r>
      <w:r w:rsidRPr="005460F1">
        <w:rPr>
          <w:vertAlign w:val="superscript"/>
        </w:rPr>
        <w:t>3 </w:t>
      </w:r>
      <w:r w:rsidRPr="005460F1">
        <w:rPr>
          <w:u w:val="single"/>
        </w:rPr>
        <w:t>                                 </w:t>
      </w:r>
      <w:r w:rsidRPr="005460F1">
        <w:t xml:space="preserve"> in my town! There are lots of amazing </w:t>
      </w:r>
      <w:r w:rsidR="008B5B85" w:rsidRPr="008B5B85">
        <w:rPr>
          <w:lang w:val="en-US"/>
        </w:rPr>
        <w:t>toys and</w:t>
      </w:r>
      <w:r w:rsidR="008B5B85">
        <w:rPr>
          <w:lang w:val="en-US"/>
        </w:rPr>
        <w:t xml:space="preserve"> </w:t>
      </w:r>
      <w:r w:rsidRPr="005460F1">
        <w:t xml:space="preserve">games there! In the afternoon, I go to the </w:t>
      </w:r>
      <w:r w:rsidRPr="005460F1">
        <w:rPr>
          <w:vertAlign w:val="superscript"/>
        </w:rPr>
        <w:t>4 </w:t>
      </w:r>
      <w:r w:rsidRPr="005460F1">
        <w:rPr>
          <w:u w:val="single"/>
        </w:rPr>
        <w:t>                                 </w:t>
      </w:r>
      <w:r w:rsidRPr="005460F1">
        <w:t xml:space="preserve"> with my friends, Gill and Dana. In the summer, we play table tennis. In the winter, we play </w:t>
      </w:r>
      <w:r w:rsidRPr="005460F1">
        <w:rPr>
          <w:vertAlign w:val="superscript"/>
        </w:rPr>
        <w:t>5 </w:t>
      </w:r>
      <w:r w:rsidRPr="005460F1">
        <w:rPr>
          <w:u w:val="single"/>
        </w:rPr>
        <w:t>                                 </w:t>
      </w:r>
      <w:r w:rsidRPr="005460F1">
        <w:t xml:space="preserve"> . My favourite sport is football. I’m good at kicking the ball!</w:t>
      </w:r>
    </w:p>
    <w:p w14:paraId="5E08959A" w14:textId="77777777" w:rsidR="00FD0FA2" w:rsidRPr="002D2043" w:rsidRDefault="00FD0FA2" w:rsidP="005D6278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44AD280A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705AEC">
        <w:t>Read the dialogue. Write.</w:t>
      </w:r>
    </w:p>
    <w:p w14:paraId="10364311" w14:textId="6697C9C7" w:rsidR="00FD0FA2" w:rsidRPr="002D2043" w:rsidRDefault="00705AEC" w:rsidP="00705AEC">
      <w:pPr>
        <w:pStyle w:val="wordpool-text"/>
        <w:spacing w:after="120"/>
        <w:rPr>
          <w:rFonts w:ascii="Calibri" w:hAnsi="Calibri"/>
        </w:rPr>
      </w:pPr>
      <w:r>
        <w:t>Are</w:t>
      </w:r>
      <w:r w:rsidRPr="00055CF6">
        <w:t> </w:t>
      </w:r>
      <w:r>
        <w:t>Do</w:t>
      </w:r>
      <w:r w:rsidRPr="00055CF6">
        <w:t> </w:t>
      </w:r>
      <w:r>
        <w:t>fun game</w:t>
      </w:r>
      <w:r w:rsidRPr="00055CF6">
        <w:t> </w:t>
      </w:r>
      <w:r>
        <w:t>hide</w:t>
      </w:r>
      <w:r w:rsidRPr="00055CF6">
        <w:t> </w:t>
      </w:r>
      <w:r>
        <w:t>seeks</w:t>
      </w:r>
    </w:p>
    <w:p w14:paraId="081682F4" w14:textId="77777777" w:rsidR="00705AEC" w:rsidRPr="00825B91" w:rsidRDefault="00705AEC" w:rsidP="00705AEC">
      <w:pPr>
        <w:pStyle w:val="activity-numbered"/>
        <w:spacing w:after="60"/>
        <w:ind w:right="-6"/>
      </w:pPr>
      <w:r w:rsidRPr="00825B91">
        <w:t>1</w:t>
      </w:r>
      <w:r>
        <w:tab/>
      </w:r>
      <w:r w:rsidRPr="004727DA">
        <w:rPr>
          <w:rStyle w:val="wol"/>
        </w:rPr>
        <w:t>                             </w:t>
      </w:r>
      <w:r>
        <w:t xml:space="preserve"> you like your school?   Yes, I do.</w:t>
      </w:r>
    </w:p>
    <w:p w14:paraId="62AA8B14" w14:textId="77777777" w:rsidR="00705AEC" w:rsidRPr="00825B91" w:rsidRDefault="00705AEC" w:rsidP="00705AEC">
      <w:pPr>
        <w:pStyle w:val="activity-numbered"/>
        <w:spacing w:after="60"/>
        <w:ind w:right="-7"/>
      </w:pPr>
      <w:r>
        <w:t>2</w:t>
      </w:r>
      <w:r w:rsidRPr="00825B91">
        <w:tab/>
      </w:r>
      <w:r w:rsidRPr="004727DA">
        <w:rPr>
          <w:rStyle w:val="wol"/>
        </w:rPr>
        <w:t>                             </w:t>
      </w:r>
      <w:r>
        <w:t xml:space="preserve"> there trees behind your school?   Yes, there are.</w:t>
      </w:r>
      <w:r>
        <w:tab/>
      </w:r>
    </w:p>
    <w:p w14:paraId="43A66032" w14:textId="77777777" w:rsidR="00705AEC" w:rsidRDefault="00705AEC" w:rsidP="00705AEC">
      <w:pPr>
        <w:pStyle w:val="activity-numbered"/>
        <w:spacing w:after="60"/>
        <w:ind w:right="-7"/>
      </w:pPr>
      <w:r>
        <w:t>3</w:t>
      </w:r>
      <w:r w:rsidRPr="00825B91">
        <w:tab/>
      </w:r>
      <w:r>
        <w:t xml:space="preserve">I play a </w:t>
      </w:r>
      <w:r w:rsidRPr="004727DA">
        <w:rPr>
          <w:rStyle w:val="wol"/>
        </w:rPr>
        <w:t>                             </w:t>
      </w:r>
      <w:r>
        <w:t xml:space="preserve"> with my friends in the trees.</w:t>
      </w:r>
    </w:p>
    <w:p w14:paraId="60C54783" w14:textId="77777777" w:rsidR="00705AEC" w:rsidRDefault="00705AEC" w:rsidP="00705AEC">
      <w:pPr>
        <w:pStyle w:val="activity-numbered"/>
        <w:spacing w:after="60"/>
        <w:ind w:right="-7"/>
      </w:pPr>
      <w:r>
        <w:t>4</w:t>
      </w:r>
      <w:r>
        <w:tab/>
        <w:t xml:space="preserve">I like playing hide and seek. In the game, we </w:t>
      </w:r>
      <w:r w:rsidRPr="004727DA">
        <w:rPr>
          <w:rStyle w:val="wol"/>
        </w:rPr>
        <w:t>                             </w:t>
      </w:r>
      <w:r w:rsidRPr="00ED2C27">
        <w:rPr>
          <w:rStyle w:val="wol"/>
        </w:rPr>
        <w:t xml:space="preserve"> </w:t>
      </w:r>
      <w:r>
        <w:t>!</w:t>
      </w:r>
    </w:p>
    <w:p w14:paraId="0B555545" w14:textId="77777777" w:rsidR="00705AEC" w:rsidRPr="00825B91" w:rsidRDefault="00705AEC" w:rsidP="00705AEC">
      <w:pPr>
        <w:pStyle w:val="activity-numbered"/>
        <w:ind w:right="-7"/>
      </w:pPr>
      <w:r>
        <w:t>5</w:t>
      </w:r>
      <w:r w:rsidRPr="00402051">
        <w:tab/>
      </w:r>
      <w:r>
        <w:t xml:space="preserve">And my friend, </w:t>
      </w:r>
      <w:proofErr w:type="spellStart"/>
      <w:r>
        <w:t>Suree</w:t>
      </w:r>
      <w:proofErr w:type="spellEnd"/>
      <w:r>
        <w:t xml:space="preserve">, </w:t>
      </w:r>
      <w:r w:rsidRPr="004727DA">
        <w:rPr>
          <w:rStyle w:val="wol"/>
        </w:rPr>
        <w:t>                             </w:t>
      </w:r>
      <w:r w:rsidRPr="00ED2C27">
        <w:rPr>
          <w:rStyle w:val="wol"/>
        </w:rPr>
        <w:t xml:space="preserve"> </w:t>
      </w:r>
      <w:r>
        <w:t>!</w:t>
      </w:r>
    </w:p>
    <w:p w14:paraId="4A4E3583" w14:textId="77777777" w:rsidR="00FD0FA2" w:rsidRPr="002D2043" w:rsidRDefault="00FD0FA2" w:rsidP="00705AEC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589FA5E8" w:rsidR="00FD0FA2" w:rsidRDefault="00FD0FA2" w:rsidP="00FD0FA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253E1">
        <w:rPr>
          <w:color w:val="767171" w:themeColor="background2" w:themeShade="80"/>
        </w:rPr>
        <w:t>12</w:t>
      </w:r>
      <w:r>
        <w:t xml:space="preserve"> </w:t>
      </w:r>
      <w:r w:rsidR="00A253E1" w:rsidRPr="0048525A">
        <w:t xml:space="preserve">Listen and </w:t>
      </w:r>
      <w:r w:rsidR="004F5DE1" w:rsidRPr="004F5DE1">
        <w:rPr>
          <w:lang w:val="en-US"/>
        </w:rPr>
        <w:t>write the letter</w:t>
      </w:r>
      <w:r w:rsidR="00A253E1" w:rsidRPr="0048525A">
        <w:t>.</w:t>
      </w:r>
    </w:p>
    <w:tbl>
      <w:tblPr>
        <w:tblW w:w="9333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81"/>
        <w:gridCol w:w="2381"/>
        <w:gridCol w:w="2381"/>
        <w:gridCol w:w="170"/>
        <w:gridCol w:w="2020"/>
      </w:tblGrid>
      <w:tr w:rsidR="006207E3" w14:paraId="2F5126D2" w14:textId="77777777" w:rsidTr="006207E3">
        <w:trPr>
          <w:cantSplit/>
          <w:trHeight w:val="1701"/>
        </w:trPr>
        <w:tc>
          <w:tcPr>
            <w:tcW w:w="2381" w:type="dxa"/>
            <w:vAlign w:val="center"/>
          </w:tcPr>
          <w:p w14:paraId="2DEF6666" w14:textId="77777777" w:rsidR="00835F07" w:rsidRDefault="00835F0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00F269" wp14:editId="64A1E088">
                  <wp:extent cx="1441973" cy="850392"/>
                  <wp:effectExtent l="0" t="0" r="6350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391" cy="866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1" w:type="dxa"/>
            <w:vAlign w:val="center"/>
          </w:tcPr>
          <w:p w14:paraId="54381A90" w14:textId="77777777" w:rsidR="00835F07" w:rsidRDefault="00835F0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2EABCD" wp14:editId="4EC82411">
                  <wp:extent cx="1442141" cy="841248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401" cy="858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1" w:type="dxa"/>
            <w:vAlign w:val="center"/>
          </w:tcPr>
          <w:p w14:paraId="075FF968" w14:textId="77777777" w:rsidR="00835F07" w:rsidRDefault="00835F0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646EBB" wp14:editId="1E0D643F">
                  <wp:extent cx="1463892" cy="841248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617" b="5202"/>
                          <a:stretch/>
                        </pic:blipFill>
                        <pic:spPr bwMode="auto">
                          <a:xfrm>
                            <a:off x="0" y="0"/>
                            <a:ext cx="1487947" cy="8550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07EFBE43" w14:textId="77777777" w:rsidR="00835F07" w:rsidRPr="00117BF5" w:rsidRDefault="00835F07" w:rsidP="00405B44">
            <w:pPr>
              <w:pStyle w:val="activity-numbered--table"/>
            </w:pPr>
          </w:p>
        </w:tc>
        <w:tc>
          <w:tcPr>
            <w:tcW w:w="2020" w:type="dxa"/>
            <w:vMerge w:val="restart"/>
            <w:tcMar>
              <w:left w:w="113" w:type="dxa"/>
            </w:tcMar>
          </w:tcPr>
          <w:p w14:paraId="3A64431A" w14:textId="7C2D1E2E" w:rsidR="00835F07" w:rsidRPr="0048525A" w:rsidRDefault="00835F07" w:rsidP="00835F07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1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</w:t>
            </w:r>
          </w:p>
          <w:p w14:paraId="336F1769" w14:textId="155B8A30" w:rsidR="00835F07" w:rsidRPr="0048525A" w:rsidRDefault="00835F07" w:rsidP="00835F07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2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</w:t>
            </w:r>
          </w:p>
          <w:p w14:paraId="47E1DE40" w14:textId="38EE438C" w:rsidR="00835F07" w:rsidRPr="0048525A" w:rsidRDefault="00835F07" w:rsidP="00835F07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3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</w:t>
            </w:r>
          </w:p>
          <w:p w14:paraId="3F18258D" w14:textId="109364CF" w:rsidR="00835F07" w:rsidRPr="0048525A" w:rsidRDefault="00835F07" w:rsidP="00835F07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4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</w:t>
            </w:r>
          </w:p>
          <w:p w14:paraId="2D1C3CB1" w14:textId="6AB4BA30" w:rsidR="00835F07" w:rsidRPr="001F1EEA" w:rsidRDefault="00835F07" w:rsidP="00835F07">
            <w:pPr>
              <w:pStyle w:val="activity-numbered--table"/>
              <w:rPr>
                <w:u w:val="single" w:color="000000"/>
              </w:rPr>
            </w:pPr>
            <w:r w:rsidRPr="0048525A">
              <w:t>5</w:t>
            </w:r>
            <w:r>
              <w:tab/>
            </w:r>
            <w:r w:rsidRPr="0048525A">
              <w:rPr>
                <w:u w:val="single" w:color="000000"/>
              </w:rPr>
              <w:t>     </w:t>
            </w:r>
          </w:p>
        </w:tc>
      </w:tr>
      <w:tr w:rsidR="006207E3" w:rsidRPr="00685431" w14:paraId="28D6B6B0" w14:textId="77777777" w:rsidTr="006207E3">
        <w:trPr>
          <w:cantSplit/>
          <w:trHeight w:val="454"/>
        </w:trPr>
        <w:tc>
          <w:tcPr>
            <w:tcW w:w="2381" w:type="dxa"/>
            <w:vAlign w:val="center"/>
          </w:tcPr>
          <w:p w14:paraId="574B1BEE" w14:textId="7E117185" w:rsidR="00835F07" w:rsidRPr="00685431" w:rsidRDefault="008B5B85" w:rsidP="00405B44">
            <w:pPr>
              <w:pStyle w:val="activity-numbered--centered"/>
            </w:pPr>
            <w:r>
              <w:t>A</w:t>
            </w:r>
          </w:p>
        </w:tc>
        <w:tc>
          <w:tcPr>
            <w:tcW w:w="2381" w:type="dxa"/>
            <w:vAlign w:val="center"/>
          </w:tcPr>
          <w:p w14:paraId="777B6AE6" w14:textId="04F44A35" w:rsidR="00835F07" w:rsidRPr="00685431" w:rsidRDefault="008B5B85" w:rsidP="00405B44">
            <w:pPr>
              <w:pStyle w:val="activity-numbered--centered"/>
            </w:pPr>
            <w:r>
              <w:t>B</w:t>
            </w:r>
          </w:p>
        </w:tc>
        <w:tc>
          <w:tcPr>
            <w:tcW w:w="2381" w:type="dxa"/>
            <w:vAlign w:val="center"/>
          </w:tcPr>
          <w:p w14:paraId="54C0F9E8" w14:textId="76878491" w:rsidR="00835F07" w:rsidRPr="00685431" w:rsidRDefault="008B5B85" w:rsidP="00405B44">
            <w:pPr>
              <w:pStyle w:val="activity-numbered--centered"/>
            </w:pPr>
            <w:r>
              <w:t>C</w:t>
            </w:r>
          </w:p>
        </w:tc>
        <w:tc>
          <w:tcPr>
            <w:tcW w:w="170" w:type="dxa"/>
          </w:tcPr>
          <w:p w14:paraId="0A4018F8" w14:textId="77777777" w:rsidR="00835F07" w:rsidRDefault="00835F07" w:rsidP="00405B44">
            <w:pPr>
              <w:pStyle w:val="activity-numbered--centered"/>
            </w:pPr>
          </w:p>
        </w:tc>
        <w:tc>
          <w:tcPr>
            <w:tcW w:w="2020" w:type="dxa"/>
            <w:vMerge/>
            <w:tcMar>
              <w:left w:w="113" w:type="dxa"/>
            </w:tcMar>
          </w:tcPr>
          <w:p w14:paraId="580A93D8" w14:textId="77777777" w:rsidR="00835F07" w:rsidRDefault="00835F07" w:rsidP="00405B44">
            <w:pPr>
              <w:pStyle w:val="activity-numbered--centered"/>
            </w:pPr>
          </w:p>
        </w:tc>
      </w:tr>
      <w:tr w:rsidR="006207E3" w14:paraId="438DF727" w14:textId="77777777" w:rsidTr="006207E3">
        <w:trPr>
          <w:cantSplit/>
          <w:trHeight w:val="1701"/>
        </w:trPr>
        <w:tc>
          <w:tcPr>
            <w:tcW w:w="2381" w:type="dxa"/>
            <w:vAlign w:val="center"/>
          </w:tcPr>
          <w:p w14:paraId="502B4305" w14:textId="77777777" w:rsidR="00835F07" w:rsidRDefault="00835F0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E938B9" wp14:editId="14941E50">
                  <wp:extent cx="1444752" cy="889078"/>
                  <wp:effectExtent l="0" t="0" r="317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722" cy="906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1" w:type="dxa"/>
            <w:vAlign w:val="center"/>
          </w:tcPr>
          <w:p w14:paraId="26B702CA" w14:textId="77777777" w:rsidR="00835F07" w:rsidRDefault="00835F0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06CF83" wp14:editId="1787BEA5">
                  <wp:extent cx="1457144" cy="868680"/>
                  <wp:effectExtent l="0" t="0" r="381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041" cy="876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1" w:type="dxa"/>
            <w:vAlign w:val="center"/>
          </w:tcPr>
          <w:p w14:paraId="55F2CF68" w14:textId="239A85FA" w:rsidR="00835F07" w:rsidRDefault="00835F07" w:rsidP="00405B44">
            <w:pPr>
              <w:jc w:val="center"/>
            </w:pPr>
          </w:p>
        </w:tc>
        <w:tc>
          <w:tcPr>
            <w:tcW w:w="170" w:type="dxa"/>
          </w:tcPr>
          <w:p w14:paraId="5F0BA252" w14:textId="77777777" w:rsidR="00835F07" w:rsidRDefault="00835F07" w:rsidP="00405B44">
            <w:pPr>
              <w:rPr>
                <w:noProof/>
              </w:rPr>
            </w:pPr>
          </w:p>
        </w:tc>
        <w:tc>
          <w:tcPr>
            <w:tcW w:w="2020" w:type="dxa"/>
            <w:vMerge/>
            <w:tcMar>
              <w:left w:w="113" w:type="dxa"/>
            </w:tcMar>
          </w:tcPr>
          <w:p w14:paraId="5C5EFFF3" w14:textId="77777777" w:rsidR="00835F07" w:rsidRDefault="00835F07" w:rsidP="00405B44">
            <w:pPr>
              <w:rPr>
                <w:noProof/>
              </w:rPr>
            </w:pPr>
          </w:p>
        </w:tc>
      </w:tr>
      <w:tr w:rsidR="006207E3" w14:paraId="6E659B3A" w14:textId="77777777" w:rsidTr="006207E3">
        <w:trPr>
          <w:cantSplit/>
          <w:trHeight w:val="454"/>
        </w:trPr>
        <w:tc>
          <w:tcPr>
            <w:tcW w:w="2381" w:type="dxa"/>
            <w:vAlign w:val="center"/>
          </w:tcPr>
          <w:p w14:paraId="384F5FE5" w14:textId="380076F3" w:rsidR="00835F07" w:rsidRDefault="008B5B85" w:rsidP="00405B44">
            <w:pPr>
              <w:pStyle w:val="activity-numbered--centered"/>
            </w:pPr>
            <w:r>
              <w:t>D</w:t>
            </w:r>
          </w:p>
        </w:tc>
        <w:tc>
          <w:tcPr>
            <w:tcW w:w="2381" w:type="dxa"/>
            <w:vAlign w:val="center"/>
          </w:tcPr>
          <w:p w14:paraId="581EAE07" w14:textId="25FF8545" w:rsidR="00835F07" w:rsidRDefault="008B5B85" w:rsidP="00405B44">
            <w:pPr>
              <w:pStyle w:val="activity-numbered--centered"/>
            </w:pPr>
            <w:r>
              <w:t>E</w:t>
            </w:r>
          </w:p>
        </w:tc>
        <w:tc>
          <w:tcPr>
            <w:tcW w:w="2381" w:type="dxa"/>
            <w:vAlign w:val="center"/>
          </w:tcPr>
          <w:p w14:paraId="2C073A94" w14:textId="7A128A94" w:rsidR="00835F07" w:rsidRDefault="00835F07" w:rsidP="00405B44">
            <w:pPr>
              <w:pStyle w:val="activity-numbered--centered"/>
            </w:pPr>
          </w:p>
        </w:tc>
        <w:tc>
          <w:tcPr>
            <w:tcW w:w="170" w:type="dxa"/>
          </w:tcPr>
          <w:p w14:paraId="2C5F1928" w14:textId="77777777" w:rsidR="00835F07" w:rsidRDefault="00835F07" w:rsidP="00405B44">
            <w:pPr>
              <w:pStyle w:val="activity-numbered--centered"/>
            </w:pPr>
          </w:p>
        </w:tc>
        <w:tc>
          <w:tcPr>
            <w:tcW w:w="2020" w:type="dxa"/>
            <w:vMerge/>
            <w:tcMar>
              <w:left w:w="113" w:type="dxa"/>
            </w:tcMar>
          </w:tcPr>
          <w:p w14:paraId="5754E1C1" w14:textId="77777777" w:rsidR="00835F07" w:rsidRDefault="00835F07" w:rsidP="00405B44">
            <w:pPr>
              <w:pStyle w:val="activity-numbered--centered"/>
            </w:pPr>
          </w:p>
        </w:tc>
      </w:tr>
    </w:tbl>
    <w:p w14:paraId="12117366" w14:textId="17282E81" w:rsidR="00FD0FA2" w:rsidRPr="00683C0B" w:rsidRDefault="00FD0FA2" w:rsidP="00835F07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8B5B85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15ED651C" w:rsidR="00FD0FA2" w:rsidRDefault="00FD0FA2" w:rsidP="00FD0FA2">
      <w:pPr>
        <w:pStyle w:val="instruction"/>
      </w:pPr>
      <w:r>
        <w:t>8</w:t>
      </w:r>
      <w:r>
        <w:tab/>
      </w:r>
      <w:r w:rsidR="00835F07">
        <w:t>Look, read and answer.</w:t>
      </w:r>
    </w:p>
    <w:p w14:paraId="4963D68B" w14:textId="1FBBE8DE" w:rsidR="00835F07" w:rsidRPr="0047404D" w:rsidRDefault="00835F07" w:rsidP="006207E3">
      <w:pPr>
        <w:pStyle w:val="activity-numbered"/>
        <w:ind w:right="5663"/>
        <w:rPr>
          <w:rStyle w:val="wo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E15B54" wp14:editId="42E71EF9">
                <wp:simplePos x="0" y="0"/>
                <wp:positionH relativeFrom="column">
                  <wp:posOffset>2690622</wp:posOffset>
                </wp:positionH>
                <wp:positionV relativeFrom="paragraph">
                  <wp:posOffset>68707</wp:posOffset>
                </wp:positionV>
                <wp:extent cx="3502152" cy="2084832"/>
                <wp:effectExtent l="0" t="0" r="3175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2152" cy="20848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4235D3" w14:textId="52D934F3" w:rsidR="00835F07" w:rsidRDefault="004A29A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D13F6B" wp14:editId="334ECBE3">
                                  <wp:extent cx="3456432" cy="2000176"/>
                                  <wp:effectExtent l="0" t="0" r="0" b="0"/>
                                  <wp:docPr id="32" name="Picture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WC2SEOT2zg.jpg"/>
                                          <pic:cNvPicPr/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72971" cy="20097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E15B54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32" type="#_x0000_t202" style="position:absolute;left:0;text-align:left;margin-left:211.85pt;margin-top:5.4pt;width:275.75pt;height:164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" filled="f" stroked="f" strokeweight=".5pt">
                <v:textbox inset="0,0,0,0">
                  <w:txbxContent>
                    <w:p w14:paraId="7A4235D3" w14:textId="52D934F3" w:rsidR="00835F07" w:rsidRDefault="004A29A5">
                      <w:r>
                        <w:rPr>
                          <w:noProof/>
                        </w:rPr>
                        <w:drawing>
                          <wp:inline distT="0" distB="0" distL="0" distR="0" wp14:anchorId="71D13F6B" wp14:editId="334ECBE3">
                            <wp:extent cx="3456432" cy="2000176"/>
                            <wp:effectExtent l="0" t="0" r="0" b="0"/>
                            <wp:docPr id="32" name="Picture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WC2SEOT2zg.jpg"/>
                                    <pic:cNvPicPr/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72971" cy="20097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t>1</w:t>
      </w:r>
      <w:r>
        <w:tab/>
        <w:t>Is there a taxi in the street</w:t>
      </w:r>
      <w:r w:rsidRPr="00DB4C83">
        <w:t xml:space="preserve">? </w:t>
      </w:r>
    </w:p>
    <w:p w14:paraId="162A7EB2" w14:textId="77777777" w:rsidR="00835F07" w:rsidRPr="00DB4C83" w:rsidRDefault="00835F07" w:rsidP="006207E3">
      <w:pPr>
        <w:pStyle w:val="activity-numbered"/>
        <w:ind w:right="5663"/>
      </w:pPr>
      <w:r>
        <w:t>2</w:t>
      </w:r>
      <w:r>
        <w:tab/>
        <w:t>Are there any people in the street</w:t>
      </w:r>
      <w:r w:rsidRPr="00DB4C83">
        <w:t xml:space="preserve">? </w:t>
      </w:r>
    </w:p>
    <w:p w14:paraId="774B313A" w14:textId="77777777" w:rsidR="00835F07" w:rsidRDefault="00835F07" w:rsidP="006207E3">
      <w:pPr>
        <w:pStyle w:val="activity-numbered"/>
        <w:ind w:right="5663"/>
      </w:pPr>
      <w:r>
        <w:t>3</w:t>
      </w:r>
      <w:r>
        <w:tab/>
        <w:t>What are they doing?</w:t>
      </w:r>
    </w:p>
    <w:p w14:paraId="1AAC719D" w14:textId="77777777" w:rsidR="00835F07" w:rsidRDefault="00835F07" w:rsidP="006207E3">
      <w:pPr>
        <w:pStyle w:val="activity-numbered"/>
        <w:ind w:right="5663"/>
        <w:rPr>
          <w:rStyle w:val="wol"/>
        </w:rPr>
      </w:pPr>
      <w:r>
        <w:t>4</w:t>
      </w:r>
      <w:r>
        <w:tab/>
        <w:t>Where is the person riding the bike</w:t>
      </w:r>
      <w:r w:rsidRPr="00DB4C83">
        <w:t xml:space="preserve">? </w:t>
      </w:r>
    </w:p>
    <w:p w14:paraId="648F4B1B" w14:textId="77777777" w:rsidR="00835F07" w:rsidRDefault="00835F07" w:rsidP="006207E3">
      <w:pPr>
        <w:pStyle w:val="activity-numbered"/>
        <w:ind w:right="5663"/>
      </w:pPr>
      <w:r>
        <w:t>5</w:t>
      </w:r>
      <w:r>
        <w:tab/>
        <w:t>Are you good at riding a bike</w:t>
      </w:r>
      <w:r w:rsidRPr="00DB4C83">
        <w:t xml:space="preserve">? </w:t>
      </w:r>
    </w:p>
    <w:p w14:paraId="4F4C9CDE" w14:textId="492AC53E" w:rsidR="00835F07" w:rsidRPr="00835F07" w:rsidRDefault="00835F07" w:rsidP="00835F07">
      <w:pPr>
        <w:pStyle w:val="activity-numbered"/>
      </w:pPr>
    </w:p>
    <w:p w14:paraId="08DDB823" w14:textId="3CEDDDAC" w:rsidR="00835F07" w:rsidRPr="00835F07" w:rsidRDefault="00835F07" w:rsidP="00835F07">
      <w:pPr>
        <w:pStyle w:val="activity-numbered"/>
      </w:pPr>
    </w:p>
    <w:p w14:paraId="0C5DE9DA" w14:textId="09E105EC" w:rsidR="00835F07" w:rsidRPr="00835F07" w:rsidRDefault="00835F07" w:rsidP="006207E3">
      <w:pPr>
        <w:pStyle w:val="activity-numbered"/>
        <w:spacing w:after="240"/>
      </w:pPr>
    </w:p>
    <w:p w14:paraId="53459C6C" w14:textId="7BBC47AA" w:rsidR="00FD0FA2" w:rsidRPr="00683C0B" w:rsidRDefault="00FD0FA2" w:rsidP="00835F07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6207E3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4ADCABAB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6207E3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3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rHco4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4ADCABAB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6207E3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9"/>
      <w:footerReference w:type="default" r:id="rId50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B03A19" w14:textId="77777777" w:rsidR="00BB7F3B" w:rsidRDefault="00BB7F3B" w:rsidP="00B7780C">
      <w:r>
        <w:separator/>
      </w:r>
    </w:p>
  </w:endnote>
  <w:endnote w:type="continuationSeparator" w:id="0">
    <w:p w14:paraId="34F1DFB5" w14:textId="77777777" w:rsidR="00BB7F3B" w:rsidRDefault="00BB7F3B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altName w:val="Calibri"/>
    <w:panose1 w:val="020B0604020202020204"/>
    <w:charset w:val="00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62011CCA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276952">
      <w:rPr>
        <w:rStyle w:val="PageNumber"/>
      </w:rPr>
      <w:t>Beehive 2</w:t>
    </w:r>
    <w:r w:rsidR="00276952" w:rsidRPr="00DA2675">
      <w:rPr>
        <w:rStyle w:val="PageNumber"/>
      </w:rPr>
      <w:t xml:space="preserve"> • </w:t>
    </w:r>
    <w:r w:rsidR="00276952">
      <w:rPr>
        <w:rStyle w:val="PageNumber"/>
      </w:rPr>
      <w:t xml:space="preserve">Progress </w:t>
    </w:r>
    <w:r w:rsidR="00276952">
      <w:rPr>
        <w:rStyle w:val="PageNumber"/>
      </w:rPr>
      <w:t>2</w:t>
    </w:r>
    <w:r w:rsidR="00276952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6DB596" w14:textId="77777777" w:rsidR="00BB7F3B" w:rsidRDefault="00BB7F3B" w:rsidP="00B7780C">
      <w:r>
        <w:separator/>
      </w:r>
    </w:p>
  </w:footnote>
  <w:footnote w:type="continuationSeparator" w:id="0">
    <w:p w14:paraId="0C5E3F30" w14:textId="77777777" w:rsidR="00BB7F3B" w:rsidRDefault="00BB7F3B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09C1221E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4FF2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76952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A5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5DE1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60F1"/>
    <w:rsid w:val="00546B30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1A"/>
    <w:rsid w:val="005D214B"/>
    <w:rsid w:val="005D2A50"/>
    <w:rsid w:val="005D5829"/>
    <w:rsid w:val="005D6278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07E3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A6A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5AEC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3CB6"/>
    <w:rsid w:val="007D3DC2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11F4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5F07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85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B46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53E1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E6C71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B7F3B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36FF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26059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18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50.emf"/><Relationship Id="rId50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40.jp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6.jpeg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emf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5.emf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59610FE-E301-6A41-819E-DEB1A9333B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41</TotalTime>
  <Pages>4</Pages>
  <Words>409</Words>
  <Characters>2333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18</cp:revision>
  <cp:lastPrinted>2022-05-10T10:42:00Z</cp:lastPrinted>
  <dcterms:created xsi:type="dcterms:W3CDTF">2022-07-08T10:53:00Z</dcterms:created>
  <dcterms:modified xsi:type="dcterms:W3CDTF">2022-09-06T06:11:00Z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